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FFA698" w14:textId="77777777" w:rsidR="00177998" w:rsidRDefault="00177998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14:paraId="31A715A6" w14:textId="77777777" w:rsidR="00177998" w:rsidRDefault="00177998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14:paraId="71F641AA" w14:textId="77777777" w:rsidR="00177998" w:rsidRDefault="00177998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14:paraId="0F421816" w14:textId="77777777" w:rsidR="00177998" w:rsidRDefault="00177998">
      <w:pPr>
        <w:framePr w:w="11630" w:h="732" w:hRule="exact" w:hSpace="187" w:wrap="around" w:vAnchor="page" w:hAnchor="page" w:x="298" w:y="851"/>
        <w:jc w:val="center"/>
      </w:pPr>
    </w:p>
    <w:p w14:paraId="75A2CB3F" w14:textId="77777777" w:rsidR="00177998" w:rsidRPr="00A87614" w:rsidRDefault="00177998" w:rsidP="00A87614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mallCaps/>
          <w:sz w:val="20"/>
        </w:rPr>
        <w:fldChar w:fldCharType="begin"/>
      </w:r>
      <w:r>
        <w:rPr>
          <w:rFonts w:ascii="Times New Roman" w:hAnsi="Times New Roman"/>
          <w:smallCaps/>
          <w:sz w:val="20"/>
        </w:rPr>
        <w:instrText xml:space="preserve"> TIME \@ "d MMMM, yyyy" </w:instrText>
      </w:r>
      <w:r>
        <w:rPr>
          <w:rFonts w:ascii="Times New Roman" w:hAnsi="Times New Roman"/>
          <w:smallCaps/>
          <w:sz w:val="20"/>
        </w:rPr>
        <w:fldChar w:fldCharType="separate"/>
      </w:r>
      <w:r w:rsidR="00A91465">
        <w:rPr>
          <w:rFonts w:ascii="Times New Roman" w:hAnsi="Times New Roman"/>
          <w:smallCaps/>
          <w:noProof/>
          <w:sz w:val="20"/>
        </w:rPr>
        <w:t>30 November, 2012</w:t>
      </w:r>
      <w:r>
        <w:rPr>
          <w:rFonts w:ascii="Times New Roman" w:hAnsi="Times New Roman"/>
          <w:smallCaps/>
          <w:sz w:val="20"/>
        </w:rPr>
        <w:fldChar w:fldCharType="end"/>
      </w:r>
    </w:p>
    <w:p w14:paraId="015C2621" w14:textId="77777777"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14:paraId="472F6561" w14:textId="77777777"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14:paraId="00510639" w14:textId="77777777"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14:paraId="3F685854" w14:textId="77777777"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14:paraId="0A95AB72" w14:textId="141A48A8" w:rsidR="00177998" w:rsidRDefault="00A91465" w:rsidP="001C1F65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Natalia Real</w:t>
      </w:r>
    </w:p>
    <w:p w14:paraId="65E16CDD" w14:textId="77777777" w:rsidR="00A91465" w:rsidRDefault="00A91465" w:rsidP="001C1F65">
      <w:pPr>
        <w:rPr>
          <w:rFonts w:ascii="Times New Roman" w:hAnsi="Times New Roman"/>
          <w:szCs w:val="24"/>
        </w:rPr>
      </w:pPr>
    </w:p>
    <w:p w14:paraId="4F621DDC" w14:textId="77777777" w:rsidR="00A91465" w:rsidRDefault="00A91465" w:rsidP="001C1F65">
      <w:pPr>
        <w:rPr>
          <w:rFonts w:ascii="Times New Roman" w:hAnsi="Times New Roman"/>
          <w:szCs w:val="24"/>
        </w:rPr>
      </w:pPr>
    </w:p>
    <w:p w14:paraId="0220700B" w14:textId="77777777" w:rsidR="00A91465" w:rsidRDefault="00A91465" w:rsidP="001C1F65">
      <w:pPr>
        <w:rPr>
          <w:rFonts w:ascii="Times New Roman" w:hAnsi="Times New Roman"/>
          <w:szCs w:val="24"/>
        </w:rPr>
      </w:pPr>
    </w:p>
    <w:p w14:paraId="317717C9" w14:textId="431969FF" w:rsidR="00A91465" w:rsidRDefault="00A91465" w:rsidP="001C1F65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Dear Natalia:</w:t>
      </w:r>
    </w:p>
    <w:p w14:paraId="40D83FEE" w14:textId="77777777" w:rsidR="00A91465" w:rsidRDefault="00A91465" w:rsidP="001C1F65">
      <w:pPr>
        <w:rPr>
          <w:rFonts w:ascii="Times New Roman" w:hAnsi="Times New Roman"/>
          <w:szCs w:val="24"/>
        </w:rPr>
      </w:pPr>
    </w:p>
    <w:p w14:paraId="410441FD" w14:textId="254840C6" w:rsidR="00A91465" w:rsidRDefault="00A91465" w:rsidP="001C1F65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Thank you for your kind letter regarding Luis Hernandez.  How do you and your husband know Luis Hernandez? Please call Christine Phillips at (206) 979-3514 to further discuss Luis Hernandez’s immigrations. Your help in this matter is greatly appreciated. </w:t>
      </w:r>
    </w:p>
    <w:p w14:paraId="5114C7F7" w14:textId="77777777" w:rsidR="00A91465" w:rsidRDefault="00A91465" w:rsidP="001C1F65">
      <w:pPr>
        <w:rPr>
          <w:rFonts w:ascii="Times New Roman" w:hAnsi="Times New Roman"/>
          <w:szCs w:val="24"/>
        </w:rPr>
      </w:pPr>
    </w:p>
    <w:p w14:paraId="5FE9B0F0" w14:textId="77777777" w:rsidR="00A91465" w:rsidRDefault="00A91465" w:rsidP="001C1F65">
      <w:pPr>
        <w:rPr>
          <w:rFonts w:ascii="Times New Roman" w:hAnsi="Times New Roman"/>
          <w:szCs w:val="24"/>
        </w:rPr>
      </w:pPr>
    </w:p>
    <w:p w14:paraId="2335CC31" w14:textId="00BFE815" w:rsidR="00A91465" w:rsidRDefault="00A91465" w:rsidP="001C1F65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Sincerely,</w:t>
      </w:r>
    </w:p>
    <w:p w14:paraId="61E747F2" w14:textId="77777777" w:rsidR="00A91465" w:rsidRDefault="00A91465" w:rsidP="001C1F65">
      <w:pPr>
        <w:rPr>
          <w:rFonts w:ascii="Times New Roman" w:hAnsi="Times New Roman"/>
          <w:szCs w:val="24"/>
        </w:rPr>
      </w:pPr>
    </w:p>
    <w:p w14:paraId="5D3726F3" w14:textId="77777777" w:rsidR="00A91465" w:rsidRDefault="00A91465" w:rsidP="001C1F65">
      <w:pPr>
        <w:rPr>
          <w:rFonts w:ascii="Times New Roman" w:hAnsi="Times New Roman"/>
          <w:szCs w:val="24"/>
        </w:rPr>
      </w:pPr>
    </w:p>
    <w:p w14:paraId="27DE1065" w14:textId="4A573528" w:rsidR="00A91465" w:rsidRDefault="00A91465" w:rsidP="001C1F65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Roya Kolahi</w:t>
      </w:r>
    </w:p>
    <w:p w14:paraId="0D27C903" w14:textId="77777777" w:rsidR="00A91465" w:rsidRPr="00BC4979" w:rsidRDefault="00A91465" w:rsidP="001C1F65">
      <w:pPr>
        <w:rPr>
          <w:rFonts w:ascii="Times New Roman" w:hAnsi="Times New Roman"/>
          <w:szCs w:val="24"/>
        </w:rPr>
      </w:pPr>
      <w:bookmarkStart w:id="0" w:name="_GoBack"/>
      <w:bookmarkEnd w:id="0"/>
    </w:p>
    <w:sectPr w:rsidR="00A91465" w:rsidRPr="00BC4979" w:rsidSect="00344812">
      <w:footerReference w:type="default" r:id="rId7"/>
      <w:pgSz w:w="12240" w:h="15840"/>
      <w:pgMar w:top="1440" w:right="1800" w:bottom="965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A852E0" w14:textId="77777777" w:rsidR="00A91465" w:rsidRDefault="00A91465">
      <w:r>
        <w:separator/>
      </w:r>
    </w:p>
  </w:endnote>
  <w:endnote w:type="continuationSeparator" w:id="0">
    <w:p w14:paraId="3E1C4C75" w14:textId="77777777" w:rsidR="00A91465" w:rsidRDefault="00A91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odern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7EE214" w14:textId="77777777" w:rsidR="00A91465" w:rsidRDefault="00A91465">
    <w:pPr>
      <w:pStyle w:val="Footer"/>
      <w:jc w:val="center"/>
      <w:rPr>
        <w:rFonts w:ascii="Garamond" w:hAnsi="Garamond"/>
        <w:b/>
        <w:i/>
        <w:sz w:val="18"/>
      </w:rPr>
    </w:pPr>
  </w:p>
  <w:p w14:paraId="22B40145" w14:textId="77777777" w:rsidR="00A91465" w:rsidRDefault="00A91465" w:rsidP="000305AC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500 Chase Bank Building   7900 SE 28</w:t>
    </w:r>
    <w:r w:rsidRPr="007D69A1">
      <w:rPr>
        <w:rFonts w:ascii="Garamond" w:hAnsi="Garamond"/>
        <w:b/>
        <w:i/>
        <w:sz w:val="18"/>
        <w:vertAlign w:val="superscript"/>
      </w:rPr>
      <w:t>th</w:t>
    </w:r>
    <w:r>
      <w:rPr>
        <w:rFonts w:ascii="Garamond" w:hAnsi="Garamond"/>
        <w:b/>
        <w:i/>
        <w:sz w:val="18"/>
      </w:rPr>
      <w:t xml:space="preserve"> Street   </w:t>
    </w:r>
  </w:p>
  <w:p w14:paraId="6EA16C09" w14:textId="77777777" w:rsidR="00A91465" w:rsidRDefault="00A91465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 xml:space="preserve">Mercer Island, Washington  98040   </w:t>
    </w:r>
  </w:p>
  <w:p w14:paraId="41BA8969" w14:textId="77777777" w:rsidR="00A91465" w:rsidRDefault="00A91465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206.770.7215 (fax)  206.286.0167 (voice)</w:t>
    </w:r>
  </w:p>
  <w:p w14:paraId="2C36499A" w14:textId="77777777" w:rsidR="00A91465" w:rsidRDefault="00A91465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william@fricklawfirm.info</w:t>
    </w:r>
  </w:p>
  <w:p w14:paraId="39B26539" w14:textId="77777777" w:rsidR="00A91465" w:rsidRDefault="00A91465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Bar:     Pennsylvania   Washington State</w:t>
    </w:r>
  </w:p>
  <w:p w14:paraId="0BE2121A" w14:textId="7F6DEF53" w:rsidR="00A91465" w:rsidRDefault="009E08D3">
    <w:pPr>
      <w:pStyle w:val="Footer"/>
      <w:jc w:val="center"/>
      <w:rPr>
        <w:rFonts w:ascii="Garamond" w:hAnsi="Garamond"/>
        <w:b/>
        <w:i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312F66E5" wp14:editId="1E7B68BD">
              <wp:simplePos x="0" y="0"/>
              <wp:positionH relativeFrom="column">
                <wp:posOffset>-868680</wp:posOffset>
              </wp:positionH>
              <wp:positionV relativeFrom="page">
                <wp:posOffset>9418320</wp:posOffset>
              </wp:positionV>
              <wp:extent cx="1920240" cy="258445"/>
              <wp:effectExtent l="0" t="0" r="2540" b="635"/>
              <wp:wrapTight wrapText="bothSides">
                <wp:wrapPolygon edited="0">
                  <wp:start x="-107" y="0"/>
                  <wp:lineTo x="-107" y="20804"/>
                  <wp:lineTo x="21600" y="20804"/>
                  <wp:lineTo x="21600" y="0"/>
                  <wp:lineTo x="-107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0240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8B1BF6" w14:textId="77777777" w:rsidR="00A91465" w:rsidRDefault="00A91465">
                          <w:pPr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Page 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separate"/>
                          </w:r>
                          <w:r w:rsidR="009E08D3">
                            <w:rPr>
                              <w:rStyle w:val="PageNumber"/>
                              <w:rFonts w:ascii="Times New Roman" w:hAnsi="Times New Roman"/>
                              <w:noProof/>
                              <w:snapToGrid w:val="0"/>
                              <w:sz w:val="14"/>
                            </w:rPr>
                            <w:t>1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 </w:t>
                          </w:r>
                        </w:p>
                        <w:p w14:paraId="2DBC6BC2" w14:textId="77777777" w:rsidR="00A91465" w:rsidRDefault="00A91465">
                          <w:pPr>
                            <w:pStyle w:val="Footer"/>
                            <w:rPr>
                              <w:rFonts w:ascii="Times New Roman" w:hAnsi="Times New Roman"/>
                              <w:i/>
                              <w:color w:val="FFFFFF"/>
                              <w:sz w:val="1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instrText xml:space="preserve"> FILENAME </w:instrTex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i/>
                              <w:noProof/>
                              <w:snapToGrid w:val="0"/>
                              <w:color w:val="FFFFFF"/>
                              <w:sz w:val="10"/>
                            </w:rPr>
                            <w:t>retaining letter fraud.docx</w: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end"/>
                          </w:r>
                        </w:p>
                        <w:p w14:paraId="307EBE95" w14:textId="77777777" w:rsidR="00A91465" w:rsidRDefault="00A91465">
                          <w:pPr>
                            <w:rPr>
                              <w:rFonts w:ascii="Times New Roman" w:hAnsi="Times New Roman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68.35pt;margin-top:741.6pt;width:151.2pt;height:20.3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" o:allowincell="f" stroked="f">
              <v:textbox>
                <w:txbxContent>
                  <w:p w14:paraId="028B1BF6" w14:textId="77777777" w:rsidR="00A91465" w:rsidRDefault="00A91465">
                    <w:pPr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Page </w: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begin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instrText xml:space="preserve"> PAGE </w:instrTex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separate"/>
                    </w:r>
                    <w:r w:rsidR="009E08D3">
                      <w:rPr>
                        <w:rStyle w:val="PageNumber"/>
                        <w:rFonts w:ascii="Times New Roman" w:hAnsi="Times New Roman"/>
                        <w:noProof/>
                        <w:snapToGrid w:val="0"/>
                        <w:sz w:val="14"/>
                      </w:rPr>
                      <w:t>1</w: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end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 </w:t>
                    </w:r>
                  </w:p>
                  <w:p w14:paraId="2DBC6BC2" w14:textId="77777777" w:rsidR="00A91465" w:rsidRDefault="00A91465">
                    <w:pPr>
                      <w:pStyle w:val="Footer"/>
                      <w:rPr>
                        <w:rFonts w:ascii="Times New Roman" w:hAnsi="Times New Roman"/>
                        <w:i/>
                        <w:color w:val="FFFFFF"/>
                        <w:sz w:val="10"/>
                      </w:rPr>
                    </w:pP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instrText xml:space="preserve"> FILENAME </w:instrTex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i/>
                        <w:noProof/>
                        <w:snapToGrid w:val="0"/>
                        <w:color w:val="FFFFFF"/>
                        <w:sz w:val="10"/>
                      </w:rPr>
                      <w:t>retaining letter fraud.docx</w: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end"/>
                    </w:r>
                  </w:p>
                  <w:p w14:paraId="307EBE95" w14:textId="77777777" w:rsidR="00A91465" w:rsidRDefault="00A91465">
                    <w:pPr>
                      <w:rPr>
                        <w:rFonts w:ascii="Times New Roman" w:hAnsi="Times New Roman"/>
                        <w:sz w:val="14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  <w:r w:rsidR="00A91465">
      <w:rPr>
        <w:rFonts w:ascii="Garamond" w:hAnsi="Garamond"/>
        <w:b/>
        <w:smallCaps/>
        <w:sz w:val="14"/>
      </w:rPr>
      <w:t>Member: American Immigration Lawyers Association</w:t>
    </w:r>
  </w:p>
  <w:p w14:paraId="7ADD337A" w14:textId="77777777" w:rsidR="00A91465" w:rsidRDefault="00A91465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DED7DB" w14:textId="77777777" w:rsidR="00A91465" w:rsidRDefault="00A91465">
      <w:r>
        <w:separator/>
      </w:r>
    </w:p>
  </w:footnote>
  <w:footnote w:type="continuationSeparator" w:id="0">
    <w:p w14:paraId="584B6E49" w14:textId="77777777" w:rsidR="00A91465" w:rsidRDefault="00A914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intFractionalCharacterWidth/>
  <w:embedSystemFonts/>
  <w:attachedTemplate r:id="rId1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059"/>
    <w:rsid w:val="000305AC"/>
    <w:rsid w:val="000A229B"/>
    <w:rsid w:val="00177998"/>
    <w:rsid w:val="001A784D"/>
    <w:rsid w:val="001C1F65"/>
    <w:rsid w:val="00344812"/>
    <w:rsid w:val="003743B6"/>
    <w:rsid w:val="00403CFA"/>
    <w:rsid w:val="0052414F"/>
    <w:rsid w:val="00554788"/>
    <w:rsid w:val="005B2CE4"/>
    <w:rsid w:val="006A6C50"/>
    <w:rsid w:val="006D289A"/>
    <w:rsid w:val="007C05A7"/>
    <w:rsid w:val="007D69A1"/>
    <w:rsid w:val="008957EE"/>
    <w:rsid w:val="0095749E"/>
    <w:rsid w:val="009B1544"/>
    <w:rsid w:val="009E08D3"/>
    <w:rsid w:val="00A87614"/>
    <w:rsid w:val="00A91465"/>
    <w:rsid w:val="00BC4979"/>
    <w:rsid w:val="00C604D3"/>
    <w:rsid w:val="00E553BA"/>
    <w:rsid w:val="00E73970"/>
    <w:rsid w:val="00F2602A"/>
    <w:rsid w:val="00F60784"/>
    <w:rsid w:val="00F86059"/>
    <w:rsid w:val="00F9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,"/>
  <w14:docId w14:val="73FB0C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812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812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812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4812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4812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7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7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7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73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EnvelopeAddress">
    <w:name w:val="envelope address"/>
    <w:basedOn w:val="Normal"/>
    <w:uiPriority w:val="99"/>
    <w:rsid w:val="00344812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uiPriority w:val="99"/>
    <w:rsid w:val="00344812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uiPriority w:val="99"/>
    <w:rsid w:val="00344812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uiPriority w:val="99"/>
    <w:rsid w:val="00344812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uiPriority w:val="99"/>
    <w:rsid w:val="00344812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link w:val="FootnoteTextChar"/>
    <w:uiPriority w:val="99"/>
    <w:rsid w:val="0034481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3E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81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73E"/>
    <w:rPr>
      <w:rFonts w:ascii="Arial" w:hAnsi="Arial"/>
      <w:sz w:val="24"/>
      <w:szCs w:val="20"/>
    </w:rPr>
  </w:style>
  <w:style w:type="paragraph" w:styleId="Footer">
    <w:name w:val="footer"/>
    <w:basedOn w:val="Normal"/>
    <w:link w:val="Foot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73E"/>
    <w:rPr>
      <w:rFonts w:ascii="Arial" w:hAnsi="Arial"/>
      <w:sz w:val="24"/>
      <w:szCs w:val="20"/>
    </w:rPr>
  </w:style>
  <w:style w:type="paragraph" w:styleId="Caption">
    <w:name w:val="caption"/>
    <w:basedOn w:val="Normal"/>
    <w:next w:val="Normal"/>
    <w:uiPriority w:val="99"/>
    <w:qFormat/>
    <w:rsid w:val="00344812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uiPriority w:val="99"/>
    <w:rsid w:val="0034481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4481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C1F6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1F65"/>
    <w:rPr>
      <w:rFonts w:ascii="Lucida Grande" w:hAnsi="Lucida Grande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812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812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812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4812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4812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7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7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7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73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EnvelopeAddress">
    <w:name w:val="envelope address"/>
    <w:basedOn w:val="Normal"/>
    <w:uiPriority w:val="99"/>
    <w:rsid w:val="00344812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uiPriority w:val="99"/>
    <w:rsid w:val="00344812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uiPriority w:val="99"/>
    <w:rsid w:val="00344812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uiPriority w:val="99"/>
    <w:rsid w:val="00344812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uiPriority w:val="99"/>
    <w:rsid w:val="00344812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link w:val="FootnoteTextChar"/>
    <w:uiPriority w:val="99"/>
    <w:rsid w:val="0034481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3E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81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73E"/>
    <w:rPr>
      <w:rFonts w:ascii="Arial" w:hAnsi="Arial"/>
      <w:sz w:val="24"/>
      <w:szCs w:val="20"/>
    </w:rPr>
  </w:style>
  <w:style w:type="paragraph" w:styleId="Footer">
    <w:name w:val="footer"/>
    <w:basedOn w:val="Normal"/>
    <w:link w:val="Foot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73E"/>
    <w:rPr>
      <w:rFonts w:ascii="Arial" w:hAnsi="Arial"/>
      <w:sz w:val="24"/>
      <w:szCs w:val="20"/>
    </w:rPr>
  </w:style>
  <w:style w:type="paragraph" w:styleId="Caption">
    <w:name w:val="caption"/>
    <w:basedOn w:val="Normal"/>
    <w:next w:val="Normal"/>
    <w:uiPriority w:val="99"/>
    <w:qFormat/>
    <w:rsid w:val="00344812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uiPriority w:val="99"/>
    <w:rsid w:val="0034481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4481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C1F6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1F65"/>
    <w:rPr>
      <w:rFonts w:ascii="Lucida Grande" w:hAnsi="Lucida Grande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lliam\AppData\Roaming\Microsoft\Templates\LawOfficeMercerIslan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\Users\william\AppData\Roaming\Microsoft\Templates\LawOfficeMercerIsland.dotx</Template>
  <TotalTime>0</TotalTime>
  <Pages>1</Pages>
  <Words>59</Words>
  <Characters>340</Characters>
  <Application>Microsoft Macintosh Word</Application>
  <DocSecurity>0</DocSecurity>
  <Lines>2</Lines>
  <Paragraphs>1</Paragraphs>
  <ScaleCrop>false</ScaleCrop>
  <Company>Le Homme Sans Peur</Company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subject/>
  <dc:creator>Perry Mason</dc:creator>
  <cp:keywords/>
  <dc:description/>
  <cp:lastModifiedBy>William Frick</cp:lastModifiedBy>
  <cp:revision>2</cp:revision>
  <cp:lastPrinted>2010-09-04T03:20:00Z</cp:lastPrinted>
  <dcterms:created xsi:type="dcterms:W3CDTF">2012-11-30T19:56:00Z</dcterms:created>
  <dcterms:modified xsi:type="dcterms:W3CDTF">2012-11-30T19:56:00Z</dcterms:modified>
</cp:coreProperties>
</file>